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7BA" w:rsidRDefault="002847BA" w:rsidP="002847BA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BOSWORTHOGGA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2847BA" w:rsidRDefault="002847BA" w:rsidP="002847BA">
      <w:pPr>
        <w:pStyle w:val="NoSpacing"/>
      </w:pPr>
    </w:p>
    <w:p w:rsidR="002847BA" w:rsidRDefault="002847BA" w:rsidP="002847BA">
      <w:pPr>
        <w:pStyle w:val="NoSpacing"/>
      </w:pPr>
    </w:p>
    <w:p w:rsidR="002847BA" w:rsidRDefault="002847BA" w:rsidP="002847BA">
      <w:pPr>
        <w:pStyle w:val="NoSpacing"/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disseisin de quibus (royal writ)</w:t>
      </w:r>
      <w:r>
        <w:t xml:space="preserve"> against Stephen </w:t>
      </w:r>
    </w:p>
    <w:p w:rsidR="002847BA" w:rsidRDefault="002847BA" w:rsidP="002847BA">
      <w:pPr>
        <w:pStyle w:val="NoSpacing"/>
      </w:pPr>
      <w:r>
        <w:tab/>
      </w:r>
      <w:r>
        <w:tab/>
      </w:r>
      <w:proofErr w:type="spellStart"/>
      <w:r>
        <w:t>Benyll</w:t>
      </w:r>
      <w:proofErr w:type="spellEnd"/>
      <w:r>
        <w:t>(q.v.)</w:t>
      </w:r>
    </w:p>
    <w:p w:rsidR="002847BA" w:rsidRDefault="002847BA" w:rsidP="002847B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847BA" w:rsidRDefault="002847BA" w:rsidP="002847BA">
      <w:pPr>
        <w:pStyle w:val="NoSpacing"/>
      </w:pPr>
    </w:p>
    <w:p w:rsidR="002847BA" w:rsidRDefault="002847BA" w:rsidP="002847BA">
      <w:pPr>
        <w:pStyle w:val="NoSpacing"/>
      </w:pPr>
    </w:p>
    <w:p w:rsidR="002847BA" w:rsidRDefault="002847BA" w:rsidP="002847BA">
      <w:pPr>
        <w:pStyle w:val="NoSpacing"/>
      </w:pPr>
      <w:r>
        <w:t>7 July 2017</w:t>
      </w:r>
    </w:p>
    <w:p w:rsidR="006B2F86" w:rsidRPr="00E71FC3" w:rsidRDefault="00127F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7BA" w:rsidRDefault="002847BA" w:rsidP="00E71FC3">
      <w:pPr>
        <w:spacing w:after="0" w:line="240" w:lineRule="auto"/>
      </w:pPr>
      <w:r>
        <w:separator/>
      </w:r>
    </w:p>
  </w:endnote>
  <w:endnote w:type="continuationSeparator" w:id="0">
    <w:p w:rsidR="002847BA" w:rsidRDefault="002847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7BA" w:rsidRDefault="002847BA" w:rsidP="00E71FC3">
      <w:pPr>
        <w:spacing w:after="0" w:line="240" w:lineRule="auto"/>
      </w:pPr>
      <w:r>
        <w:separator/>
      </w:r>
    </w:p>
  </w:footnote>
  <w:footnote w:type="continuationSeparator" w:id="0">
    <w:p w:rsidR="002847BA" w:rsidRDefault="002847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BA"/>
    <w:rsid w:val="00127F58"/>
    <w:rsid w:val="001A7C09"/>
    <w:rsid w:val="002847B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638AF8-98EA-4E07-AB71-02602022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2017-07-08T19:45:00Z</dcterms:created>
  <dcterms:modified xsi:type="dcterms:W3CDTF">2017-07-08T20:05:00Z</dcterms:modified>
</cp:coreProperties>
</file>